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CE51" w14:textId="14841D69" w:rsidR="008F22A5" w:rsidRDefault="006E220E" w:rsidP="00223DF1">
      <w:pPr>
        <w:pStyle w:val="Title"/>
      </w:pPr>
      <w:r>
        <w:t xml:space="preserve">DCP </w:t>
      </w:r>
      <w:r w:rsidR="007D2AAE">
        <w:t>399 ‘</w:t>
      </w:r>
      <w:r w:rsidR="007D2AAE" w:rsidRPr="007D2AAE">
        <w:t>Revision to Embedded Capacity Register (ECR) to lower threshold for entries from 1MW to 50kW</w:t>
      </w:r>
      <w:r w:rsidR="007D2AAE">
        <w:t>’</w:t>
      </w:r>
    </w:p>
    <w:p w14:paraId="1A4BCCC0" w14:textId="45009E10" w:rsidR="00A828F0" w:rsidRDefault="00251AF3" w:rsidP="00A828F0">
      <w:pPr>
        <w:pStyle w:val="BodyTextNoSpacing"/>
      </w:pPr>
      <w:r>
        <w:t xml:space="preserve">To: </w:t>
      </w:r>
      <w:r w:rsidR="007D2AAE">
        <w:t>Richard Colwill</w:t>
      </w:r>
    </w:p>
    <w:p w14:paraId="68FA94A0" w14:textId="77777777" w:rsidR="00A828F0" w:rsidRDefault="00A828F0" w:rsidP="00A828F0">
      <w:pPr>
        <w:pStyle w:val="BodyTextNoSpacing"/>
      </w:pPr>
      <w:r>
        <w:t xml:space="preserve">Email: </w:t>
      </w:r>
      <w:hyperlink r:id="rId8" w:history="1">
        <w:r>
          <w:rPr>
            <w:rStyle w:val="Hyperlink"/>
          </w:rPr>
          <w:t>DCUSA@electralink.co.uk</w:t>
        </w:r>
      </w:hyperlink>
    </w:p>
    <w:p w14:paraId="7024A4C6" w14:textId="3A63B50D" w:rsidR="00223DF1" w:rsidRDefault="00251AF3" w:rsidP="00A828F0">
      <w:pPr>
        <w:pStyle w:val="BodyText"/>
      </w:pPr>
      <w:r>
        <w:t xml:space="preserve">Response Deadline: </w:t>
      </w:r>
      <w:r w:rsidR="007D2AAE">
        <w:t xml:space="preserve">21 </w:t>
      </w:r>
      <w:r w:rsidR="006E220E">
        <w:t>September 2022</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262E9DF8" w14:textId="77777777" w:rsidTr="00EE2CEA">
        <w:tc>
          <w:tcPr>
            <w:tcW w:w="2268" w:type="dxa"/>
          </w:tcPr>
          <w:p w14:paraId="48D23A4A"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4412F430" w14:textId="77777777" w:rsidR="00A828F0" w:rsidRDefault="00A828F0" w:rsidP="00A828F0">
                <w:pPr>
                  <w:pStyle w:val="BodyTextNoSpacing"/>
                </w:pPr>
                <w:r w:rsidRPr="005D19FB">
                  <w:rPr>
                    <w:rStyle w:val="PlaceholderText"/>
                  </w:rPr>
                  <w:t>Click here to enter text.</w:t>
                </w:r>
              </w:p>
            </w:tc>
          </w:sdtContent>
        </w:sdt>
      </w:tr>
      <w:tr w:rsidR="00A828F0" w14:paraId="5FAEC125" w14:textId="77777777" w:rsidTr="00EE2CEA">
        <w:tc>
          <w:tcPr>
            <w:tcW w:w="2268" w:type="dxa"/>
          </w:tcPr>
          <w:p w14:paraId="656F0656"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6F5309E0" w14:textId="77777777" w:rsidR="00A828F0" w:rsidRDefault="00A828F0" w:rsidP="00A828F0">
                <w:pPr>
                  <w:pStyle w:val="BodyTextNoSpacing"/>
                </w:pPr>
                <w:r w:rsidRPr="005D19FB">
                  <w:rPr>
                    <w:rStyle w:val="PlaceholderText"/>
                  </w:rPr>
                  <w:t>Click here to enter text.</w:t>
                </w:r>
              </w:p>
            </w:tc>
          </w:sdtContent>
        </w:sdt>
      </w:tr>
      <w:tr w:rsidR="00A828F0" w14:paraId="573BDC64" w14:textId="77777777" w:rsidTr="00EE2CEA">
        <w:tc>
          <w:tcPr>
            <w:tcW w:w="2268" w:type="dxa"/>
          </w:tcPr>
          <w:p w14:paraId="4E34A280"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544ADE38" w14:textId="77777777" w:rsidR="00A828F0" w:rsidRDefault="00A828F0" w:rsidP="00A828F0">
                <w:pPr>
                  <w:pStyle w:val="BodyTextNoSpacing"/>
                </w:pPr>
                <w:r w:rsidRPr="005D19FB">
                  <w:rPr>
                    <w:rStyle w:val="PlaceholderText"/>
                  </w:rPr>
                  <w:t>Choose an item.</w:t>
                </w:r>
              </w:p>
            </w:tc>
          </w:sdtContent>
        </w:sdt>
      </w:tr>
      <w:tr w:rsidR="00A828F0" w14:paraId="4459D36E" w14:textId="77777777" w:rsidTr="00EE2CEA">
        <w:tc>
          <w:tcPr>
            <w:tcW w:w="2268" w:type="dxa"/>
          </w:tcPr>
          <w:p w14:paraId="2E82BE33"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68C76425" w14:textId="77777777" w:rsidR="00A828F0" w:rsidRDefault="007361B2" w:rsidP="00A828F0">
                <w:pPr>
                  <w:pStyle w:val="BodyTextNoSpacing"/>
                </w:pPr>
                <w:r w:rsidRPr="005D19FB">
                  <w:rPr>
                    <w:rStyle w:val="PlaceholderText"/>
                  </w:rPr>
                  <w:t>Click here to enter text.</w:t>
                </w:r>
              </w:p>
            </w:tc>
          </w:sdtContent>
        </w:sdt>
      </w:tr>
      <w:tr w:rsidR="00A828F0" w14:paraId="5A0F70C5" w14:textId="77777777" w:rsidTr="00EE2CEA">
        <w:tc>
          <w:tcPr>
            <w:tcW w:w="2268" w:type="dxa"/>
          </w:tcPr>
          <w:p w14:paraId="451103B2"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8C78A3F" w14:textId="77777777" w:rsidR="00A828F0" w:rsidRDefault="007361B2" w:rsidP="00A828F0">
                <w:pPr>
                  <w:pStyle w:val="BodyTextNoSpacing"/>
                </w:pPr>
                <w:r w:rsidRPr="005D19FB">
                  <w:rPr>
                    <w:rStyle w:val="PlaceholderText"/>
                  </w:rPr>
                  <w:t>Click here to enter text.</w:t>
                </w:r>
              </w:p>
            </w:tc>
          </w:sdtContent>
        </w:sdt>
      </w:tr>
      <w:tr w:rsidR="00963A66" w14:paraId="2CD2962F" w14:textId="77777777" w:rsidTr="00EE2CEA">
        <w:tc>
          <w:tcPr>
            <w:tcW w:w="2268" w:type="dxa"/>
          </w:tcPr>
          <w:p w14:paraId="1D662643"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72D69302" w14:textId="77777777" w:rsidR="00963A66" w:rsidRDefault="00963A66" w:rsidP="00A828F0">
                <w:pPr>
                  <w:pStyle w:val="BodyTextNoSpacing"/>
                </w:pPr>
                <w:r w:rsidRPr="005D19FB">
                  <w:rPr>
                    <w:rStyle w:val="PlaceholderText"/>
                  </w:rPr>
                  <w:t>Choose an item.</w:t>
                </w:r>
              </w:p>
            </w:tc>
          </w:sdtContent>
        </w:sdt>
      </w:tr>
    </w:tbl>
    <w:p w14:paraId="25D856A0"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73B2289"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778011E3" w14:textId="1A6191F8" w:rsidR="00E67C7C" w:rsidRDefault="006E220E" w:rsidP="00E67C7C">
            <w:pPr>
              <w:pStyle w:val="Question"/>
            </w:pPr>
            <w:r w:rsidRPr="00FA00DB">
              <w:rPr>
                <w:rFonts w:cs="Arial"/>
                <w:bCs/>
              </w:rPr>
              <w:t xml:space="preserve">Do you understand the intent of DCP </w:t>
            </w:r>
            <w:r w:rsidR="007D2AAE">
              <w:rPr>
                <w:rFonts w:cs="Arial"/>
                <w:bCs/>
              </w:rPr>
              <w:t>399</w:t>
            </w:r>
            <w:r w:rsidRPr="00FA00DB">
              <w:rPr>
                <w:rFonts w:cs="Arial"/>
                <w:bCs/>
              </w:rPr>
              <w:t>?</w:t>
            </w:r>
          </w:p>
        </w:tc>
      </w:tr>
      <w:tr w:rsidR="00E67C7C" w14:paraId="19021D18" w14:textId="77777777" w:rsidTr="00E67C7C">
        <w:sdt>
          <w:sdtPr>
            <w:tag w:val="dcusa_response1"/>
            <w:id w:val="773052292"/>
            <w:placeholder>
              <w:docPart w:val="DefaultPlaceholder_1082065158"/>
            </w:placeholder>
            <w:showingPlcHdr/>
          </w:sdtPr>
          <w:sdtEndPr/>
          <w:sdtContent>
            <w:tc>
              <w:tcPr>
                <w:tcW w:w="9287" w:type="dxa"/>
              </w:tcPr>
              <w:p w14:paraId="02A898FF" w14:textId="77777777" w:rsidR="00E67C7C" w:rsidRDefault="00E67C7C" w:rsidP="00E67C7C">
                <w:pPr>
                  <w:pStyle w:val="BodyText"/>
                </w:pPr>
                <w:r w:rsidRPr="001C6387">
                  <w:rPr>
                    <w:rStyle w:val="PlaceholderText"/>
                  </w:rPr>
                  <w:t>Click here to enter text.</w:t>
                </w:r>
              </w:p>
            </w:tc>
          </w:sdtContent>
        </w:sdt>
      </w:tr>
    </w:tbl>
    <w:p w14:paraId="0122ECE1"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1E3F08E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33E61EF9" w14:textId="040349E0" w:rsidR="00E67C7C" w:rsidRDefault="007D2AAE" w:rsidP="00E67C7C">
            <w:pPr>
              <w:pStyle w:val="Question"/>
            </w:pPr>
            <w:r>
              <w:rPr>
                <w:rFonts w:cs="Arial"/>
                <w:bCs/>
              </w:rPr>
              <w:t>Do you support</w:t>
            </w:r>
            <w:r w:rsidRPr="00CF49F4">
              <w:rPr>
                <w:rFonts w:cs="Arial"/>
                <w:bCs/>
              </w:rPr>
              <w:t xml:space="preserve"> the principles of </w:t>
            </w:r>
            <w:r>
              <w:rPr>
                <w:rFonts w:cs="Arial"/>
                <w:bCs/>
              </w:rPr>
              <w:t>DC</w:t>
            </w:r>
            <w:r w:rsidRPr="00CF49F4">
              <w:rPr>
                <w:rFonts w:cs="Arial"/>
                <w:bCs/>
              </w:rPr>
              <w:t>P</w:t>
            </w:r>
            <w:r>
              <w:rPr>
                <w:rFonts w:cs="Arial"/>
                <w:bCs/>
              </w:rPr>
              <w:t>399</w:t>
            </w:r>
            <w:r w:rsidRPr="00CF49F4">
              <w:rPr>
                <w:rFonts w:cs="Arial"/>
                <w:bCs/>
              </w:rPr>
              <w:t>?</w:t>
            </w:r>
          </w:p>
        </w:tc>
      </w:tr>
      <w:tr w:rsidR="00E67C7C" w14:paraId="2592BD85" w14:textId="77777777" w:rsidTr="00E67C7C">
        <w:sdt>
          <w:sdtPr>
            <w:tag w:val="dcusa_response2"/>
            <w:id w:val="-1922938128"/>
            <w:placeholder>
              <w:docPart w:val="DefaultPlaceholder_1082065158"/>
            </w:placeholder>
            <w:showingPlcHdr/>
          </w:sdtPr>
          <w:sdtEndPr/>
          <w:sdtContent>
            <w:tc>
              <w:tcPr>
                <w:tcW w:w="9287" w:type="dxa"/>
              </w:tcPr>
              <w:p w14:paraId="73447D95" w14:textId="77777777" w:rsidR="00E67C7C" w:rsidRDefault="00E67C7C" w:rsidP="00E67C7C">
                <w:pPr>
                  <w:pStyle w:val="BodyText"/>
                </w:pPr>
                <w:r w:rsidRPr="001C6387">
                  <w:rPr>
                    <w:rStyle w:val="PlaceholderText"/>
                  </w:rPr>
                  <w:t>Click here to enter text.</w:t>
                </w:r>
              </w:p>
            </w:tc>
          </w:sdtContent>
        </w:sdt>
      </w:tr>
    </w:tbl>
    <w:p w14:paraId="097D6745"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3E6653B7"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AEF6E47" w14:textId="56EC7F71" w:rsidR="00E67C7C" w:rsidRDefault="007D2AAE" w:rsidP="00E67C7C">
            <w:pPr>
              <w:pStyle w:val="Question"/>
            </w:pPr>
            <w:r>
              <w:rPr>
                <w:rFonts w:cs="Arial"/>
                <w:bCs/>
              </w:rPr>
              <w:t>Do you support</w:t>
            </w:r>
            <w:r w:rsidRPr="00CF49F4">
              <w:rPr>
                <w:rFonts w:cs="Arial"/>
                <w:bCs/>
              </w:rPr>
              <w:t xml:space="preserve"> </w:t>
            </w:r>
            <w:r w:rsidRPr="00BC327C">
              <w:rPr>
                <w:rFonts w:cs="Arial"/>
                <w:bCs/>
              </w:rPr>
              <w:t>the intent of this CP to lower the threshold for entries to the ECR from 1MW to 50kW? Please provide your rationale.</w:t>
            </w:r>
          </w:p>
        </w:tc>
      </w:tr>
      <w:tr w:rsidR="00E67C7C" w14:paraId="6655BBA5" w14:textId="77777777" w:rsidTr="00E67C7C">
        <w:sdt>
          <w:sdtPr>
            <w:tag w:val="dcusa_response3"/>
            <w:id w:val="1062293444"/>
            <w:placeholder>
              <w:docPart w:val="DefaultPlaceholder_1082065158"/>
            </w:placeholder>
            <w:showingPlcHdr/>
          </w:sdtPr>
          <w:sdtEndPr/>
          <w:sdtContent>
            <w:tc>
              <w:tcPr>
                <w:tcW w:w="9287" w:type="dxa"/>
              </w:tcPr>
              <w:p w14:paraId="76A6569D" w14:textId="77777777" w:rsidR="00E67C7C" w:rsidRDefault="00E67C7C" w:rsidP="00E67C7C">
                <w:pPr>
                  <w:pStyle w:val="BodyText"/>
                </w:pPr>
                <w:r w:rsidRPr="001C6387">
                  <w:rPr>
                    <w:rStyle w:val="PlaceholderText"/>
                  </w:rPr>
                  <w:t>Click here to enter text.</w:t>
                </w:r>
              </w:p>
            </w:tc>
          </w:sdtContent>
        </w:sdt>
      </w:tr>
    </w:tbl>
    <w:p w14:paraId="020C9777"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0D570DBC"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381B60A3" w14:textId="24A572EE" w:rsidR="00E67C7C" w:rsidRDefault="007D2AAE" w:rsidP="00E67C7C">
            <w:pPr>
              <w:pStyle w:val="Question"/>
            </w:pPr>
            <w:r w:rsidRPr="00BC327C">
              <w:rPr>
                <w:rFonts w:cs="Arial"/>
                <w:bCs/>
              </w:rPr>
              <w:t>Do you have any comments on the proposed legal text amendments?</w:t>
            </w:r>
          </w:p>
        </w:tc>
      </w:tr>
      <w:tr w:rsidR="00E67C7C" w14:paraId="7B04361E" w14:textId="77777777" w:rsidTr="00E67C7C">
        <w:sdt>
          <w:sdtPr>
            <w:tag w:val="dcusa_response4"/>
            <w:id w:val="1133828816"/>
            <w:placeholder>
              <w:docPart w:val="DefaultPlaceholder_1082065158"/>
            </w:placeholder>
            <w:showingPlcHdr/>
          </w:sdtPr>
          <w:sdtEndPr/>
          <w:sdtContent>
            <w:tc>
              <w:tcPr>
                <w:tcW w:w="9287" w:type="dxa"/>
              </w:tcPr>
              <w:p w14:paraId="5FB69879" w14:textId="77777777" w:rsidR="00E67C7C" w:rsidRDefault="00E67C7C" w:rsidP="00E67C7C">
                <w:pPr>
                  <w:pStyle w:val="BodyText"/>
                </w:pPr>
                <w:r w:rsidRPr="001C6387">
                  <w:rPr>
                    <w:rStyle w:val="PlaceholderText"/>
                  </w:rPr>
                  <w:t>Click here to enter text.</w:t>
                </w:r>
              </w:p>
            </w:tc>
          </w:sdtContent>
        </w:sdt>
      </w:tr>
    </w:tbl>
    <w:p w14:paraId="6B9D06C5" w14:textId="0019C2CF"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67E631B5"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1A311458" w14:textId="38DA68D5" w:rsidR="006E220E" w:rsidRDefault="007D2AAE" w:rsidP="00535E0B">
            <w:pPr>
              <w:pStyle w:val="Question"/>
            </w:pPr>
            <w:r w:rsidRPr="00BC327C">
              <w:rPr>
                <w:rFonts w:cs="Arial"/>
                <w:bCs/>
              </w:rPr>
              <w:t>Do you have any comments on the proposed updates to the ECR?</w:t>
            </w:r>
          </w:p>
        </w:tc>
      </w:tr>
      <w:tr w:rsidR="006E220E" w14:paraId="00655A68" w14:textId="77777777" w:rsidTr="00535E0B">
        <w:sdt>
          <w:sdtPr>
            <w:tag w:val="dcusa_response4"/>
            <w:id w:val="1652642291"/>
            <w:placeholder>
              <w:docPart w:val="C4CFB91424784F188FD3CCEDE92BE9EB"/>
            </w:placeholder>
            <w:showingPlcHdr/>
          </w:sdtPr>
          <w:sdtEndPr/>
          <w:sdtContent>
            <w:tc>
              <w:tcPr>
                <w:tcW w:w="9287" w:type="dxa"/>
              </w:tcPr>
              <w:p w14:paraId="050DE05F" w14:textId="77777777" w:rsidR="006E220E" w:rsidRDefault="006E220E" w:rsidP="00535E0B">
                <w:pPr>
                  <w:pStyle w:val="BodyText"/>
                </w:pPr>
                <w:r w:rsidRPr="001C6387">
                  <w:rPr>
                    <w:rStyle w:val="PlaceholderText"/>
                  </w:rPr>
                  <w:t>Click here to enter text.</w:t>
                </w:r>
              </w:p>
            </w:tc>
          </w:sdtContent>
        </w:sdt>
      </w:tr>
    </w:tbl>
    <w:p w14:paraId="775331C6" w14:textId="6CED4E3E"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27034720"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1A0E05DA" w14:textId="32C6BFAF" w:rsidR="006E220E" w:rsidRDefault="007D2AAE" w:rsidP="00535E0B">
            <w:pPr>
              <w:pStyle w:val="Question"/>
            </w:pPr>
            <w:r w:rsidRPr="00DA2D3D">
              <w:t xml:space="preserve">Do you </w:t>
            </w:r>
            <w:r>
              <w:t>agree that the considerations and advice received in relation to the implementation of the ECR with a threshold of 1MW is still relevant with the lowering of the threshold to 50kW? If not, please provide your rationale.</w:t>
            </w:r>
          </w:p>
        </w:tc>
      </w:tr>
      <w:tr w:rsidR="006E220E" w14:paraId="12F26EB4" w14:textId="77777777" w:rsidTr="00535E0B">
        <w:sdt>
          <w:sdtPr>
            <w:tag w:val="dcusa_response4"/>
            <w:id w:val="1374729219"/>
            <w:placeholder>
              <w:docPart w:val="89453EF4DF364E23839B77F445B49A77"/>
            </w:placeholder>
            <w:showingPlcHdr/>
          </w:sdtPr>
          <w:sdtEndPr/>
          <w:sdtContent>
            <w:tc>
              <w:tcPr>
                <w:tcW w:w="9287" w:type="dxa"/>
              </w:tcPr>
              <w:p w14:paraId="43CC62AD" w14:textId="77777777" w:rsidR="006E220E" w:rsidRDefault="006E220E" w:rsidP="00535E0B">
                <w:pPr>
                  <w:pStyle w:val="BodyText"/>
                </w:pPr>
                <w:r w:rsidRPr="001C6387">
                  <w:rPr>
                    <w:rStyle w:val="PlaceholderText"/>
                  </w:rPr>
                  <w:t>Click here to enter text.</w:t>
                </w:r>
              </w:p>
            </w:tc>
          </w:sdtContent>
        </w:sdt>
      </w:tr>
    </w:tbl>
    <w:p w14:paraId="66DF8B85" w14:textId="57A5D651"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43DE031E"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265C35E2" w14:textId="1F5E7176" w:rsidR="007D2AAE" w:rsidRDefault="007D2AAE" w:rsidP="007D2AAE">
            <w:pPr>
              <w:pStyle w:val="Question"/>
              <w:rPr>
                <w:rFonts w:cs="Arial"/>
                <w:bCs/>
              </w:rPr>
            </w:pPr>
            <w:r w:rsidRPr="006C47A0">
              <w:rPr>
                <w:rFonts w:cs="Arial"/>
                <w:bCs/>
              </w:rPr>
              <w:t xml:space="preserve">Do you consider that the proposal better facilitates the DCUSA General Objectives? </w:t>
            </w:r>
          </w:p>
          <w:p w14:paraId="05338274" w14:textId="77777777" w:rsidR="007D2AAE" w:rsidRPr="007D2AAE" w:rsidRDefault="007D2AAE" w:rsidP="007D2AAE">
            <w:pPr>
              <w:pStyle w:val="BodyText"/>
            </w:pPr>
          </w:p>
          <w:p w14:paraId="3A8BF63E" w14:textId="77777777" w:rsidR="007D2AAE" w:rsidRPr="007D2AAE" w:rsidRDefault="007D2AAE" w:rsidP="007D2AAE">
            <w:pPr>
              <w:ind w:left="567"/>
              <w:rPr>
                <w:rFonts w:cs="Arial"/>
                <w:b/>
              </w:rPr>
            </w:pPr>
            <w:r w:rsidRPr="007D2AAE">
              <w:rPr>
                <w:rFonts w:cs="Arial"/>
                <w:b/>
              </w:rPr>
              <w:t>If so, please detail which of the General Objectives you believe are better facilitated and provide supporting reasons.</w:t>
            </w:r>
          </w:p>
          <w:p w14:paraId="0D7A1403" w14:textId="77777777" w:rsidR="007D2AAE" w:rsidRPr="007D2AAE" w:rsidRDefault="007D2AAE" w:rsidP="007D2AAE">
            <w:pPr>
              <w:pStyle w:val="Question"/>
              <w:numPr>
                <w:ilvl w:val="0"/>
                <w:numId w:val="0"/>
              </w:numPr>
              <w:ind w:left="1134" w:hanging="567"/>
              <w:rPr>
                <w:rFonts w:cs="Arial"/>
              </w:rPr>
            </w:pPr>
          </w:p>
          <w:p w14:paraId="0ED6072D" w14:textId="7A78F5C9" w:rsidR="006E220E" w:rsidRDefault="007D2AAE" w:rsidP="007D2AAE">
            <w:pPr>
              <w:pStyle w:val="Question"/>
              <w:numPr>
                <w:ilvl w:val="0"/>
                <w:numId w:val="0"/>
              </w:numPr>
              <w:ind w:left="1134" w:hanging="567"/>
            </w:pPr>
            <w:r w:rsidRPr="007D2AAE">
              <w:rPr>
                <w:rFonts w:cs="Arial"/>
              </w:rPr>
              <w:t>If not, please provide supporting reasons.</w:t>
            </w:r>
          </w:p>
        </w:tc>
      </w:tr>
      <w:tr w:rsidR="006E220E" w14:paraId="724F945B" w14:textId="77777777" w:rsidTr="00535E0B">
        <w:sdt>
          <w:sdtPr>
            <w:tag w:val="dcusa_response4"/>
            <w:id w:val="640928252"/>
            <w:placeholder>
              <w:docPart w:val="B38931827FB3467AB1A0684FDF772C6D"/>
            </w:placeholder>
            <w:showingPlcHdr/>
          </w:sdtPr>
          <w:sdtEndPr/>
          <w:sdtContent>
            <w:tc>
              <w:tcPr>
                <w:tcW w:w="9287" w:type="dxa"/>
              </w:tcPr>
              <w:p w14:paraId="372A7176" w14:textId="77777777" w:rsidR="006E220E" w:rsidRDefault="006E220E" w:rsidP="00535E0B">
                <w:pPr>
                  <w:pStyle w:val="BodyText"/>
                </w:pPr>
                <w:r w:rsidRPr="001C6387">
                  <w:rPr>
                    <w:rStyle w:val="PlaceholderText"/>
                  </w:rPr>
                  <w:t>Click here to enter text.</w:t>
                </w:r>
              </w:p>
            </w:tc>
          </w:sdtContent>
        </w:sdt>
      </w:tr>
    </w:tbl>
    <w:p w14:paraId="101BBC78" w14:textId="5E1B8458"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3A5F4F10"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1A4DEBE4" w14:textId="025524A4" w:rsidR="006E220E" w:rsidRDefault="007D2AAE" w:rsidP="00535E0B">
            <w:pPr>
              <w:pStyle w:val="Question"/>
            </w:pPr>
            <w:r>
              <w:t>What resource/ system costs do you anticipate, if DCP 399 is implemented, and the ECR threshold is lowered from 1MW to 50kW?</w:t>
            </w:r>
          </w:p>
        </w:tc>
      </w:tr>
      <w:tr w:rsidR="006E220E" w14:paraId="55404D34" w14:textId="77777777" w:rsidTr="00535E0B">
        <w:sdt>
          <w:sdtPr>
            <w:tag w:val="dcusa_response4"/>
            <w:id w:val="40333834"/>
            <w:placeholder>
              <w:docPart w:val="5C257A8FDBE64305835FB889EBD6DF9B"/>
            </w:placeholder>
            <w:showingPlcHdr/>
          </w:sdtPr>
          <w:sdtEndPr/>
          <w:sdtContent>
            <w:tc>
              <w:tcPr>
                <w:tcW w:w="9287" w:type="dxa"/>
              </w:tcPr>
              <w:p w14:paraId="7568EC5B" w14:textId="77777777" w:rsidR="006E220E" w:rsidRDefault="006E220E" w:rsidP="00535E0B">
                <w:pPr>
                  <w:pStyle w:val="BodyText"/>
                </w:pPr>
                <w:r w:rsidRPr="001C6387">
                  <w:rPr>
                    <w:rStyle w:val="PlaceholderText"/>
                  </w:rPr>
                  <w:t>Click here to enter text.</w:t>
                </w:r>
              </w:p>
            </w:tc>
          </w:sdtContent>
        </w:sdt>
      </w:tr>
    </w:tbl>
    <w:p w14:paraId="60B0FF01" w14:textId="60956660"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634D45BC"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439FC4CA" w14:textId="15DDCD79" w:rsidR="006E220E" w:rsidRDefault="007D2AAE" w:rsidP="00535E0B">
            <w:pPr>
              <w:pStyle w:val="Question"/>
            </w:pPr>
            <w:r w:rsidRPr="006C47A0">
              <w:rPr>
                <w:rFonts w:cs="Arial"/>
                <w:bCs/>
              </w:rPr>
              <w:t xml:space="preserve">Are you aware of any wider industry developments that may impact upon or be impacted by this CP?  </w:t>
            </w:r>
            <w:r w:rsidR="00D023D9" w:rsidRPr="008B4516">
              <w:rPr>
                <w:szCs w:val="20"/>
              </w:rPr>
              <w:t>.</w:t>
            </w:r>
          </w:p>
        </w:tc>
      </w:tr>
      <w:tr w:rsidR="006E220E" w14:paraId="0F008550" w14:textId="77777777" w:rsidTr="00535E0B">
        <w:sdt>
          <w:sdtPr>
            <w:tag w:val="dcusa_response4"/>
            <w:id w:val="2075776535"/>
            <w:placeholder>
              <w:docPart w:val="43CFDA33863F4D7C8EBD830D85123541"/>
            </w:placeholder>
            <w:showingPlcHdr/>
          </w:sdtPr>
          <w:sdtEndPr/>
          <w:sdtContent>
            <w:tc>
              <w:tcPr>
                <w:tcW w:w="9287" w:type="dxa"/>
              </w:tcPr>
              <w:p w14:paraId="26791AA9" w14:textId="77777777" w:rsidR="006E220E" w:rsidRDefault="006E220E" w:rsidP="00535E0B">
                <w:pPr>
                  <w:pStyle w:val="BodyText"/>
                </w:pPr>
                <w:r w:rsidRPr="001C6387">
                  <w:rPr>
                    <w:rStyle w:val="PlaceholderText"/>
                  </w:rPr>
                  <w:t>Click here to enter text.</w:t>
                </w:r>
              </w:p>
            </w:tc>
          </w:sdtContent>
        </w:sdt>
      </w:tr>
    </w:tbl>
    <w:p w14:paraId="5E8560BE" w14:textId="561B6BE0"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34A4CED0"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5467FEBF" w14:textId="2685D611" w:rsidR="006E220E" w:rsidRDefault="007D2AAE" w:rsidP="00535E0B">
            <w:pPr>
              <w:pStyle w:val="Question"/>
            </w:pPr>
            <w:r>
              <w:t>If this CP is approved, how long after would you be able to complete the new version of the ECR (</w:t>
            </w:r>
            <w:proofErr w:type="gramStart"/>
            <w:r>
              <w:t>i.e.</w:t>
            </w:r>
            <w:proofErr w:type="gramEnd"/>
            <w:r>
              <w:t xml:space="preserve"> would you be able to use it from November 2022 or would more time be needed)? Pleas provide the reasons for the time needed.</w:t>
            </w:r>
          </w:p>
        </w:tc>
      </w:tr>
      <w:tr w:rsidR="006E220E" w14:paraId="33D88CAC" w14:textId="77777777" w:rsidTr="00535E0B">
        <w:sdt>
          <w:sdtPr>
            <w:tag w:val="dcusa_response4"/>
            <w:id w:val="493223731"/>
            <w:placeholder>
              <w:docPart w:val="BCBDFC60BA9B4AC08E35F151E6FBBC80"/>
            </w:placeholder>
            <w:showingPlcHdr/>
          </w:sdtPr>
          <w:sdtEndPr/>
          <w:sdtContent>
            <w:tc>
              <w:tcPr>
                <w:tcW w:w="9287" w:type="dxa"/>
              </w:tcPr>
              <w:p w14:paraId="319ECAD8" w14:textId="77777777" w:rsidR="006E220E" w:rsidRDefault="006E220E" w:rsidP="00535E0B">
                <w:pPr>
                  <w:pStyle w:val="BodyText"/>
                </w:pPr>
                <w:r w:rsidRPr="001C6387">
                  <w:rPr>
                    <w:rStyle w:val="PlaceholderText"/>
                  </w:rPr>
                  <w:t>Click here to enter text.</w:t>
                </w:r>
              </w:p>
            </w:tc>
          </w:sdtContent>
        </w:sdt>
      </w:tr>
    </w:tbl>
    <w:p w14:paraId="7ED2D6BD" w14:textId="49D437F8" w:rsidR="006E220E" w:rsidRDefault="006E220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E220E" w14:paraId="56319D80" w14:textId="77777777" w:rsidTr="00535E0B">
        <w:trPr>
          <w:cnfStyle w:val="100000000000" w:firstRow="1" w:lastRow="0" w:firstColumn="0" w:lastColumn="0" w:oddVBand="0" w:evenVBand="0" w:oddHBand="0" w:evenHBand="0" w:firstRowFirstColumn="0" w:firstRowLastColumn="0" w:lastRowFirstColumn="0" w:lastRowLastColumn="0"/>
        </w:trPr>
        <w:tc>
          <w:tcPr>
            <w:tcW w:w="9287" w:type="dxa"/>
          </w:tcPr>
          <w:p w14:paraId="2B8631CF" w14:textId="25D11CD2" w:rsidR="006E220E" w:rsidRDefault="000A2768" w:rsidP="00535E0B">
            <w:pPr>
              <w:pStyle w:val="Question"/>
            </w:pPr>
            <w:r>
              <w:rPr>
                <w:rFonts w:cs="Arial"/>
                <w:bCs/>
              </w:rPr>
              <w:t>Any other comments?</w:t>
            </w:r>
          </w:p>
        </w:tc>
      </w:tr>
      <w:tr w:rsidR="006E220E" w14:paraId="2AF1C3F0" w14:textId="77777777" w:rsidTr="00535E0B">
        <w:sdt>
          <w:sdtPr>
            <w:tag w:val="dcusa_response4"/>
            <w:id w:val="775758394"/>
            <w:placeholder>
              <w:docPart w:val="C23421D294374061B0948B4296D13BB8"/>
            </w:placeholder>
            <w:showingPlcHdr/>
          </w:sdtPr>
          <w:sdtEndPr/>
          <w:sdtContent>
            <w:tc>
              <w:tcPr>
                <w:tcW w:w="9287" w:type="dxa"/>
              </w:tcPr>
              <w:p w14:paraId="48742665" w14:textId="77777777" w:rsidR="006E220E" w:rsidRDefault="006E220E" w:rsidP="00535E0B">
                <w:pPr>
                  <w:pStyle w:val="BodyText"/>
                </w:pPr>
                <w:r w:rsidRPr="001C6387">
                  <w:rPr>
                    <w:rStyle w:val="PlaceholderText"/>
                  </w:rPr>
                  <w:t>Click here to enter text.</w:t>
                </w:r>
              </w:p>
            </w:tc>
          </w:sdtContent>
        </w:sdt>
      </w:tr>
    </w:tbl>
    <w:p w14:paraId="6D740633" w14:textId="77777777" w:rsidR="006E220E" w:rsidRPr="00223DF1" w:rsidRDefault="006E220E" w:rsidP="0023069B">
      <w:pPr>
        <w:pStyle w:val="BodyText"/>
      </w:pPr>
    </w:p>
    <w:sectPr w:rsidR="006E220E"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0BBFA" w14:textId="77777777" w:rsidR="00E67C7C" w:rsidRDefault="00E67C7C" w:rsidP="00FD00A2">
      <w:r>
        <w:separator/>
      </w:r>
    </w:p>
  </w:endnote>
  <w:endnote w:type="continuationSeparator" w:id="0">
    <w:p w14:paraId="151B508C"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82F3" w14:textId="69B446EC" w:rsidR="00FD00A2" w:rsidRDefault="00FD00A2">
    <w:pPr>
      <w:pStyle w:val="Footer"/>
    </w:pPr>
    <w:r>
      <w:tab/>
      <w:t xml:space="preserve">Page </w:t>
    </w:r>
    <w:r>
      <w:fldChar w:fldCharType="begin"/>
    </w:r>
    <w:r>
      <w:instrText xml:space="preserve"> page </w:instrText>
    </w:r>
    <w:r>
      <w:fldChar w:fldCharType="separate"/>
    </w:r>
    <w:r w:rsidR="00E67C7C">
      <w:rPr>
        <w:noProof/>
      </w:rPr>
      <w:t>1</w:t>
    </w:r>
    <w:r>
      <w:fldChar w:fldCharType="end"/>
    </w:r>
    <w:r>
      <w:t xml:space="preserve"> of </w:t>
    </w:r>
    <w:r>
      <w:fldChar w:fldCharType="begin"/>
    </w:r>
    <w:r>
      <w:instrText xml:space="preserve"> numpages </w:instrText>
    </w:r>
    <w:r>
      <w:fldChar w:fldCharType="separate"/>
    </w:r>
    <w:r w:rsidR="00E67C7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A6BC" w14:textId="77777777" w:rsidR="00E67C7C" w:rsidRDefault="00E67C7C" w:rsidP="00FD00A2">
      <w:r>
        <w:separator/>
      </w:r>
    </w:p>
  </w:footnote>
  <w:footnote w:type="continuationSeparator" w:id="0">
    <w:p w14:paraId="7ADD0A72" w14:textId="77777777" w:rsidR="00E67C7C" w:rsidRDefault="00E67C7C" w:rsidP="00FD00A2">
      <w:r>
        <w:continuationSeparator/>
      </w:r>
    </w:p>
  </w:footnote>
  <w:footnote w:id="1">
    <w:p w14:paraId="6AD22F24"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1C676E51"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46FFE52E"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524E" w14:textId="10149636" w:rsidR="00FD00A2" w:rsidRDefault="00251AF3">
    <w:pPr>
      <w:pStyle w:val="Header"/>
    </w:pPr>
    <w:r>
      <w:t xml:space="preserve">DCUSA Consultation </w:t>
    </w:r>
    <w:r w:rsidR="00FD00A2">
      <w:tab/>
    </w:r>
    <w:r w:rsidR="009B02DB">
      <w:t xml:space="preserve">DCP </w:t>
    </w:r>
    <w:r w:rsidR="007D2AAE">
      <w:t>399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50686627">
    <w:abstractNumId w:val="10"/>
  </w:num>
  <w:num w:numId="2" w16cid:durableId="843742232">
    <w:abstractNumId w:val="5"/>
  </w:num>
  <w:num w:numId="3" w16cid:durableId="493765768">
    <w:abstractNumId w:val="10"/>
  </w:num>
  <w:num w:numId="4" w16cid:durableId="1992250940">
    <w:abstractNumId w:val="3"/>
  </w:num>
  <w:num w:numId="5" w16cid:durableId="197016735">
    <w:abstractNumId w:val="10"/>
  </w:num>
  <w:num w:numId="6" w16cid:durableId="25064126">
    <w:abstractNumId w:val="2"/>
  </w:num>
  <w:num w:numId="7" w16cid:durableId="1547527792">
    <w:abstractNumId w:val="10"/>
  </w:num>
  <w:num w:numId="8" w16cid:durableId="1062632193">
    <w:abstractNumId w:val="4"/>
  </w:num>
  <w:num w:numId="9" w16cid:durableId="767038733">
    <w:abstractNumId w:val="7"/>
  </w:num>
  <w:num w:numId="10" w16cid:durableId="2130775186">
    <w:abstractNumId w:val="1"/>
  </w:num>
  <w:num w:numId="11" w16cid:durableId="831212898">
    <w:abstractNumId w:val="7"/>
  </w:num>
  <w:num w:numId="12" w16cid:durableId="427502969">
    <w:abstractNumId w:val="0"/>
  </w:num>
  <w:num w:numId="13" w16cid:durableId="1628048855">
    <w:abstractNumId w:val="7"/>
  </w:num>
  <w:num w:numId="14" w16cid:durableId="779302071">
    <w:abstractNumId w:val="8"/>
  </w:num>
  <w:num w:numId="15" w16cid:durableId="1691490273">
    <w:abstractNumId w:val="6"/>
  </w:num>
  <w:num w:numId="16" w16cid:durableId="320350088">
    <w:abstractNumId w:val="9"/>
  </w:num>
  <w:num w:numId="17" w16cid:durableId="273486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C7C"/>
    <w:rsid w:val="00077D80"/>
    <w:rsid w:val="000A2768"/>
    <w:rsid w:val="00134AF7"/>
    <w:rsid w:val="001E03C5"/>
    <w:rsid w:val="00212E9A"/>
    <w:rsid w:val="00223DF1"/>
    <w:rsid w:val="0023069B"/>
    <w:rsid w:val="00251AF3"/>
    <w:rsid w:val="002B61A0"/>
    <w:rsid w:val="0031153A"/>
    <w:rsid w:val="0040580C"/>
    <w:rsid w:val="00410907"/>
    <w:rsid w:val="00554409"/>
    <w:rsid w:val="006E220E"/>
    <w:rsid w:val="00711B18"/>
    <w:rsid w:val="007361B2"/>
    <w:rsid w:val="0076726D"/>
    <w:rsid w:val="007D2AAE"/>
    <w:rsid w:val="00884177"/>
    <w:rsid w:val="008D01AD"/>
    <w:rsid w:val="008F22A5"/>
    <w:rsid w:val="00963A66"/>
    <w:rsid w:val="009A3EA3"/>
    <w:rsid w:val="009B02DB"/>
    <w:rsid w:val="009F1AFC"/>
    <w:rsid w:val="00A817E9"/>
    <w:rsid w:val="00A828F0"/>
    <w:rsid w:val="00AC6DB4"/>
    <w:rsid w:val="00C01797"/>
    <w:rsid w:val="00CE497A"/>
    <w:rsid w:val="00D023D9"/>
    <w:rsid w:val="00D56E0B"/>
    <w:rsid w:val="00DB3EF9"/>
    <w:rsid w:val="00E67C7C"/>
    <w:rsid w:val="00ED16A0"/>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B35CE"/>
  <w15:docId w15:val="{206249A3-4B5C-4259-B9B6-B9FFAAB8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customStyle="1" w:styleId="GSBodyParaBullet">
    <w:name w:val="GS Body Para Bullet"/>
    <w:basedOn w:val="Normal"/>
    <w:autoRedefine/>
    <w:qFormat/>
    <w:rsid w:val="007D2AAE"/>
    <w:pPr>
      <w:numPr>
        <w:ilvl w:val="3"/>
        <w:numId w:val="16"/>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40323E"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40323E"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40323E" w:rsidRDefault="00BA5E12">
          <w:r w:rsidRPr="001C6387">
            <w:rPr>
              <w:rStyle w:val="PlaceholderText"/>
            </w:rPr>
            <w:t>Click here to enter text.</w:t>
          </w:r>
        </w:p>
      </w:docPartBody>
    </w:docPart>
    <w:docPart>
      <w:docPartPr>
        <w:name w:val="C4CFB91424784F188FD3CCEDE92BE9EB"/>
        <w:category>
          <w:name w:val="General"/>
          <w:gallery w:val="placeholder"/>
        </w:category>
        <w:types>
          <w:type w:val="bbPlcHdr"/>
        </w:types>
        <w:behaviors>
          <w:behavior w:val="content"/>
        </w:behaviors>
        <w:guid w:val="{976281F9-F99F-416D-8B72-5B804D690660}"/>
      </w:docPartPr>
      <w:docPartBody>
        <w:p w:rsidR="00CC54B8" w:rsidRDefault="0040323E" w:rsidP="0040323E">
          <w:pPr>
            <w:pStyle w:val="C4CFB91424784F188FD3CCEDE92BE9EB"/>
          </w:pPr>
          <w:r w:rsidRPr="001C6387">
            <w:rPr>
              <w:rStyle w:val="PlaceholderText"/>
            </w:rPr>
            <w:t>Click here to enter text.</w:t>
          </w:r>
        </w:p>
      </w:docPartBody>
    </w:docPart>
    <w:docPart>
      <w:docPartPr>
        <w:name w:val="89453EF4DF364E23839B77F445B49A77"/>
        <w:category>
          <w:name w:val="General"/>
          <w:gallery w:val="placeholder"/>
        </w:category>
        <w:types>
          <w:type w:val="bbPlcHdr"/>
        </w:types>
        <w:behaviors>
          <w:behavior w:val="content"/>
        </w:behaviors>
        <w:guid w:val="{95208F7B-C7EF-4632-AE99-E37499975383}"/>
      </w:docPartPr>
      <w:docPartBody>
        <w:p w:rsidR="00CC54B8" w:rsidRDefault="0040323E" w:rsidP="0040323E">
          <w:pPr>
            <w:pStyle w:val="89453EF4DF364E23839B77F445B49A77"/>
          </w:pPr>
          <w:r w:rsidRPr="001C6387">
            <w:rPr>
              <w:rStyle w:val="PlaceholderText"/>
            </w:rPr>
            <w:t>Click here to enter text.</w:t>
          </w:r>
        </w:p>
      </w:docPartBody>
    </w:docPart>
    <w:docPart>
      <w:docPartPr>
        <w:name w:val="B38931827FB3467AB1A0684FDF772C6D"/>
        <w:category>
          <w:name w:val="General"/>
          <w:gallery w:val="placeholder"/>
        </w:category>
        <w:types>
          <w:type w:val="bbPlcHdr"/>
        </w:types>
        <w:behaviors>
          <w:behavior w:val="content"/>
        </w:behaviors>
        <w:guid w:val="{1A4788F1-172E-47AE-A0A0-2E6856FE364A}"/>
      </w:docPartPr>
      <w:docPartBody>
        <w:p w:rsidR="00CC54B8" w:rsidRDefault="0040323E" w:rsidP="0040323E">
          <w:pPr>
            <w:pStyle w:val="B38931827FB3467AB1A0684FDF772C6D"/>
          </w:pPr>
          <w:r w:rsidRPr="001C6387">
            <w:rPr>
              <w:rStyle w:val="PlaceholderText"/>
            </w:rPr>
            <w:t>Click here to enter text.</w:t>
          </w:r>
        </w:p>
      </w:docPartBody>
    </w:docPart>
    <w:docPart>
      <w:docPartPr>
        <w:name w:val="5C257A8FDBE64305835FB889EBD6DF9B"/>
        <w:category>
          <w:name w:val="General"/>
          <w:gallery w:val="placeholder"/>
        </w:category>
        <w:types>
          <w:type w:val="bbPlcHdr"/>
        </w:types>
        <w:behaviors>
          <w:behavior w:val="content"/>
        </w:behaviors>
        <w:guid w:val="{0D1EEA6D-F496-4305-A783-D7CBC68C5AFC}"/>
      </w:docPartPr>
      <w:docPartBody>
        <w:p w:rsidR="00CC54B8" w:rsidRDefault="0040323E" w:rsidP="0040323E">
          <w:pPr>
            <w:pStyle w:val="5C257A8FDBE64305835FB889EBD6DF9B"/>
          </w:pPr>
          <w:r w:rsidRPr="001C6387">
            <w:rPr>
              <w:rStyle w:val="PlaceholderText"/>
            </w:rPr>
            <w:t>Click here to enter text.</w:t>
          </w:r>
        </w:p>
      </w:docPartBody>
    </w:docPart>
    <w:docPart>
      <w:docPartPr>
        <w:name w:val="43CFDA33863F4D7C8EBD830D85123541"/>
        <w:category>
          <w:name w:val="General"/>
          <w:gallery w:val="placeholder"/>
        </w:category>
        <w:types>
          <w:type w:val="bbPlcHdr"/>
        </w:types>
        <w:behaviors>
          <w:behavior w:val="content"/>
        </w:behaviors>
        <w:guid w:val="{1F4B0A6E-9130-438E-838C-590754C0209C}"/>
      </w:docPartPr>
      <w:docPartBody>
        <w:p w:rsidR="00CC54B8" w:rsidRDefault="0040323E" w:rsidP="0040323E">
          <w:pPr>
            <w:pStyle w:val="43CFDA33863F4D7C8EBD830D85123541"/>
          </w:pPr>
          <w:r w:rsidRPr="001C6387">
            <w:rPr>
              <w:rStyle w:val="PlaceholderText"/>
            </w:rPr>
            <w:t>Click here to enter text.</w:t>
          </w:r>
        </w:p>
      </w:docPartBody>
    </w:docPart>
    <w:docPart>
      <w:docPartPr>
        <w:name w:val="BCBDFC60BA9B4AC08E35F151E6FBBC80"/>
        <w:category>
          <w:name w:val="General"/>
          <w:gallery w:val="placeholder"/>
        </w:category>
        <w:types>
          <w:type w:val="bbPlcHdr"/>
        </w:types>
        <w:behaviors>
          <w:behavior w:val="content"/>
        </w:behaviors>
        <w:guid w:val="{C0BD9358-C6FE-40F5-A428-FB21116F94A3}"/>
      </w:docPartPr>
      <w:docPartBody>
        <w:p w:rsidR="00CC54B8" w:rsidRDefault="0040323E" w:rsidP="0040323E">
          <w:pPr>
            <w:pStyle w:val="BCBDFC60BA9B4AC08E35F151E6FBBC80"/>
          </w:pPr>
          <w:r w:rsidRPr="001C6387">
            <w:rPr>
              <w:rStyle w:val="PlaceholderText"/>
            </w:rPr>
            <w:t>Click here to enter text.</w:t>
          </w:r>
        </w:p>
      </w:docPartBody>
    </w:docPart>
    <w:docPart>
      <w:docPartPr>
        <w:name w:val="C23421D294374061B0948B4296D13BB8"/>
        <w:category>
          <w:name w:val="General"/>
          <w:gallery w:val="placeholder"/>
        </w:category>
        <w:types>
          <w:type w:val="bbPlcHdr"/>
        </w:types>
        <w:behaviors>
          <w:behavior w:val="content"/>
        </w:behaviors>
        <w:guid w:val="{6AFD5002-3EE8-4D4C-96C1-C103DC37EF6C}"/>
      </w:docPartPr>
      <w:docPartBody>
        <w:p w:rsidR="00CC54B8" w:rsidRDefault="0040323E" w:rsidP="0040323E">
          <w:pPr>
            <w:pStyle w:val="C23421D294374061B0948B4296D13BB8"/>
          </w:pPr>
          <w:r w:rsidRPr="001C638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40323E"/>
    <w:rsid w:val="00BA5E12"/>
    <w:rsid w:val="00CC5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323E"/>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 w:type="paragraph" w:customStyle="1" w:styleId="C4CFB91424784F188FD3CCEDE92BE9EB">
    <w:name w:val="C4CFB91424784F188FD3CCEDE92BE9EB"/>
    <w:rsid w:val="0040323E"/>
    <w:pPr>
      <w:spacing w:after="160" w:line="259" w:lineRule="auto"/>
    </w:pPr>
  </w:style>
  <w:style w:type="paragraph" w:customStyle="1" w:styleId="89453EF4DF364E23839B77F445B49A77">
    <w:name w:val="89453EF4DF364E23839B77F445B49A77"/>
    <w:rsid w:val="0040323E"/>
    <w:pPr>
      <w:spacing w:after="160" w:line="259" w:lineRule="auto"/>
    </w:pPr>
  </w:style>
  <w:style w:type="paragraph" w:customStyle="1" w:styleId="B38931827FB3467AB1A0684FDF772C6D">
    <w:name w:val="B38931827FB3467AB1A0684FDF772C6D"/>
    <w:rsid w:val="0040323E"/>
    <w:pPr>
      <w:spacing w:after="160" w:line="259" w:lineRule="auto"/>
    </w:pPr>
  </w:style>
  <w:style w:type="paragraph" w:customStyle="1" w:styleId="5C257A8FDBE64305835FB889EBD6DF9B">
    <w:name w:val="5C257A8FDBE64305835FB889EBD6DF9B"/>
    <w:rsid w:val="0040323E"/>
    <w:pPr>
      <w:spacing w:after="160" w:line="259" w:lineRule="auto"/>
    </w:pPr>
  </w:style>
  <w:style w:type="paragraph" w:customStyle="1" w:styleId="43CFDA33863F4D7C8EBD830D85123541">
    <w:name w:val="43CFDA33863F4D7C8EBD830D85123541"/>
    <w:rsid w:val="0040323E"/>
    <w:pPr>
      <w:spacing w:after="160" w:line="259" w:lineRule="auto"/>
    </w:pPr>
  </w:style>
  <w:style w:type="paragraph" w:customStyle="1" w:styleId="BCBDFC60BA9B4AC08E35F151E6FBBC80">
    <w:name w:val="BCBDFC60BA9B4AC08E35F151E6FBBC80"/>
    <w:rsid w:val="0040323E"/>
    <w:pPr>
      <w:spacing w:after="160" w:line="259" w:lineRule="auto"/>
    </w:pPr>
  </w:style>
  <w:style w:type="paragraph" w:customStyle="1" w:styleId="443675B4BE5A4952951B9B6312D5EDF2">
    <w:name w:val="443675B4BE5A4952951B9B6312D5EDF2"/>
    <w:rsid w:val="0040323E"/>
    <w:pPr>
      <w:spacing w:after="160" w:line="259" w:lineRule="auto"/>
    </w:pPr>
  </w:style>
  <w:style w:type="paragraph" w:customStyle="1" w:styleId="BB1B9B8724704096BEB5E51E1D59CC3A">
    <w:name w:val="BB1B9B8724704096BEB5E51E1D59CC3A"/>
    <w:rsid w:val="0040323E"/>
    <w:pPr>
      <w:spacing w:after="160" w:line="259" w:lineRule="auto"/>
    </w:pPr>
  </w:style>
  <w:style w:type="paragraph" w:customStyle="1" w:styleId="898ED847BF9D43A1B6A7C1CC76306894">
    <w:name w:val="898ED847BF9D43A1B6A7C1CC76306894"/>
    <w:rsid w:val="0040323E"/>
    <w:pPr>
      <w:spacing w:after="160" w:line="259" w:lineRule="auto"/>
    </w:pPr>
  </w:style>
  <w:style w:type="paragraph" w:customStyle="1" w:styleId="7824333075DB413E962654277C46E394">
    <w:name w:val="7824333075DB413E962654277C46E394"/>
    <w:rsid w:val="0040323E"/>
    <w:pPr>
      <w:spacing w:after="160" w:line="259" w:lineRule="auto"/>
    </w:pPr>
  </w:style>
  <w:style w:type="paragraph" w:customStyle="1" w:styleId="4A51E200251144C1A2EEC1C48F0187F7">
    <w:name w:val="4A51E200251144C1A2EEC1C48F0187F7"/>
    <w:rsid w:val="0040323E"/>
    <w:pPr>
      <w:spacing w:after="160" w:line="259" w:lineRule="auto"/>
    </w:pPr>
  </w:style>
  <w:style w:type="paragraph" w:customStyle="1" w:styleId="F22818061C4C477AAC4AD4BA2AFAD8AF">
    <w:name w:val="F22818061C4C477AAC4AD4BA2AFAD8AF"/>
    <w:rsid w:val="0040323E"/>
    <w:pPr>
      <w:spacing w:after="160" w:line="259" w:lineRule="auto"/>
    </w:pPr>
  </w:style>
  <w:style w:type="paragraph" w:customStyle="1" w:styleId="33C359D11176452F9EF13D34D4D84B7C">
    <w:name w:val="33C359D11176452F9EF13D34D4D84B7C"/>
    <w:rsid w:val="0040323E"/>
    <w:pPr>
      <w:spacing w:after="160" w:line="259" w:lineRule="auto"/>
    </w:pPr>
  </w:style>
  <w:style w:type="paragraph" w:customStyle="1" w:styleId="C23421D294374061B0948B4296D13BB8">
    <w:name w:val="C23421D294374061B0948B4296D13BB8"/>
    <w:rsid w:val="0040323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B0882-20FB-48BF-A101-A1585CEC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Richard Colwill</cp:lastModifiedBy>
  <cp:revision>2</cp:revision>
  <dcterms:created xsi:type="dcterms:W3CDTF">2022-08-31T11:20:00Z</dcterms:created>
  <dcterms:modified xsi:type="dcterms:W3CDTF">2022-08-31T11:20:00Z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